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A5AACF" w14:textId="77777777" w:rsidR="00E53611" w:rsidRPr="004974CB" w:rsidRDefault="008563B6" w:rsidP="00E5361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 w14:anchorId="057365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29.7pt;margin-top:-13.8pt;width:46.5pt;height:1in;z-index:-251655168;visibility:visible;mso-wrap-edited:f">
            <v:imagedata r:id="rId6" o:title=""/>
          </v:shape>
          <o:OLEObject Type="Embed" ProgID="Word.Picture.8" ShapeID="_x0000_s1027" DrawAspect="Content" ObjectID="_1649750037" r:id="rId7"/>
        </w:object>
      </w:r>
      <w:r w:rsidR="00E53611" w:rsidRPr="004974CB">
        <w:rPr>
          <w:rFonts w:ascii="Nadianne" w:hAnsi="Nadianne"/>
          <w:sz w:val="80"/>
          <w:szCs w:val="80"/>
        </w:rPr>
        <w:t>Thomas Russell Junior School</w:t>
      </w:r>
    </w:p>
    <w:p w14:paraId="6B967AE6" w14:textId="77777777" w:rsidR="00E53611" w:rsidRDefault="00E53611" w:rsidP="00E53611"/>
    <w:p w14:paraId="06F5B023" w14:textId="77777777" w:rsidR="00E53611" w:rsidRDefault="00E53611" w:rsidP="00E5361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E53611" w:rsidRPr="002A17D3" w14:paraId="42739975" w14:textId="77777777" w:rsidTr="00E91924">
        <w:trPr>
          <w:trHeight w:val="535"/>
        </w:trPr>
        <w:tc>
          <w:tcPr>
            <w:tcW w:w="9923" w:type="dxa"/>
            <w:gridSpan w:val="2"/>
            <w:vAlign w:val="center"/>
          </w:tcPr>
          <w:p w14:paraId="1A72D575" w14:textId="0992AE35" w:rsidR="00E53611" w:rsidRPr="002F1E90" w:rsidRDefault="00DD0F49" w:rsidP="008815A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>Friday</w:t>
            </w:r>
            <w:r w:rsidR="002B655A"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>8</w:t>
            </w:r>
            <w:r w:rsidR="002B655A" w:rsidRPr="002B655A">
              <w:rPr>
                <w:rFonts w:ascii="Comic Sans MS" w:hAnsi="Comic Sans MS"/>
                <w:sz w:val="24"/>
                <w:vertAlign w:val="superscript"/>
              </w:rPr>
              <w:t>th</w:t>
            </w:r>
            <w:r w:rsidR="002B655A">
              <w:rPr>
                <w:rFonts w:ascii="Comic Sans MS" w:hAnsi="Comic Sans MS"/>
                <w:sz w:val="24"/>
              </w:rPr>
              <w:t xml:space="preserve"> May 2020</w:t>
            </w:r>
            <w:r w:rsidR="002F1E90">
              <w:rPr>
                <w:rFonts w:ascii="Comic Sans MS" w:hAnsi="Comic Sans MS"/>
                <w:sz w:val="24"/>
              </w:rPr>
              <w:t xml:space="preserve">             </w:t>
            </w:r>
            <w:r w:rsidR="002F1E90">
              <w:rPr>
                <w:rFonts w:ascii="Comic Sans MS" w:hAnsi="Comic Sans MS"/>
                <w:b/>
                <w:sz w:val="24"/>
              </w:rPr>
              <w:t>#</w:t>
            </w:r>
            <w:proofErr w:type="spellStart"/>
            <w:r w:rsidR="002F1E90">
              <w:rPr>
                <w:rFonts w:ascii="Comic Sans MS" w:hAnsi="Comic Sans MS"/>
                <w:b/>
                <w:sz w:val="24"/>
              </w:rPr>
              <w:t>BornReady</w:t>
            </w:r>
            <w:proofErr w:type="spellEnd"/>
            <w:r w:rsidR="002F1E90">
              <w:rPr>
                <w:rFonts w:ascii="Comic Sans MS" w:hAnsi="Comic Sans MS"/>
                <w:b/>
                <w:sz w:val="24"/>
              </w:rPr>
              <w:t>!</w:t>
            </w:r>
          </w:p>
        </w:tc>
      </w:tr>
      <w:tr w:rsidR="00E53611" w:rsidRPr="002A17D3" w14:paraId="6C8054C6" w14:textId="77777777" w:rsidTr="00E91924">
        <w:trPr>
          <w:trHeight w:val="1265"/>
        </w:trPr>
        <w:tc>
          <w:tcPr>
            <w:tcW w:w="2268" w:type="dxa"/>
          </w:tcPr>
          <w:p w14:paraId="67D300EF" w14:textId="77777777" w:rsidR="00E53611" w:rsidRPr="002A17D3" w:rsidRDefault="00E53611" w:rsidP="00E9192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</w:tcPr>
          <w:p w14:paraId="24D7AC17" w14:textId="77777777" w:rsidR="00E53611" w:rsidRPr="002A17D3" w:rsidRDefault="00E53611" w:rsidP="00E91924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00F1AAFA" w14:textId="77777777" w:rsidR="00E53611" w:rsidRDefault="00E53611" w:rsidP="00E91924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5238EA46" w14:textId="77777777" w:rsidR="00E53611" w:rsidRPr="002A17D3" w:rsidRDefault="00E53611" w:rsidP="00E91924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A </w:t>
            </w:r>
            <w:proofErr w:type="gramStart"/>
            <w:r w:rsidRPr="002A17D3">
              <w:rPr>
                <w:rFonts w:ascii="Comic Sans MS" w:hAnsi="Comic Sans MS"/>
                <w:sz w:val="24"/>
              </w:rPr>
              <w:t>30 minute</w:t>
            </w:r>
            <w:proofErr w:type="gramEnd"/>
            <w:r w:rsidRPr="002A17D3">
              <w:rPr>
                <w:rFonts w:ascii="Comic Sans MS" w:hAnsi="Comic Sans MS"/>
                <w:sz w:val="24"/>
              </w:rPr>
              <w:t xml:space="preserve">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8815A1" w:rsidRPr="002A17D3" w14:paraId="2C813EED" w14:textId="77777777" w:rsidTr="001B0B53">
        <w:trPr>
          <w:trHeight w:val="990"/>
        </w:trPr>
        <w:tc>
          <w:tcPr>
            <w:tcW w:w="9923" w:type="dxa"/>
            <w:gridSpan w:val="2"/>
          </w:tcPr>
          <w:p w14:paraId="21846BDC" w14:textId="28B72E6F" w:rsidR="00CC013C" w:rsidRPr="009D786B" w:rsidRDefault="00DD0F49" w:rsidP="00CC013C">
            <w:pPr>
              <w:rPr>
                <w:rFonts w:ascii="Comic Sans MS" w:hAnsi="Comic Sans MS"/>
                <w:b/>
                <w:color w:val="7030A0"/>
                <w:sz w:val="24"/>
                <w:u w:val="single"/>
              </w:rPr>
            </w:pPr>
            <w:r>
              <w:rPr>
                <w:rFonts w:ascii="Comic Sans MS" w:hAnsi="Comic Sans MS"/>
                <w:color w:val="7030A0"/>
                <w:sz w:val="36"/>
                <w:szCs w:val="28"/>
              </w:rPr>
              <w:t>Friday 8</w:t>
            </w:r>
            <w:r w:rsidRPr="00DD0F49">
              <w:rPr>
                <w:rFonts w:ascii="Comic Sans MS" w:hAnsi="Comic Sans MS"/>
                <w:color w:val="7030A0"/>
                <w:sz w:val="36"/>
                <w:szCs w:val="28"/>
                <w:vertAlign w:val="superscript"/>
              </w:rPr>
              <w:t>th</w:t>
            </w:r>
            <w:r>
              <w:rPr>
                <w:rFonts w:ascii="Comic Sans MS" w:hAnsi="Comic Sans MS"/>
                <w:color w:val="7030A0"/>
                <w:sz w:val="36"/>
                <w:szCs w:val="28"/>
              </w:rPr>
              <w:t xml:space="preserve"> May 2</w:t>
            </w:r>
            <w:r w:rsidRPr="00604B93">
              <w:rPr>
                <w:rFonts w:ascii="Comic Sans MS" w:hAnsi="Comic Sans MS"/>
                <w:color w:val="7030A0"/>
                <w:sz w:val="36"/>
                <w:szCs w:val="28"/>
              </w:rPr>
              <w:t>020 VE Day</w:t>
            </w:r>
          </w:p>
          <w:p w14:paraId="65348FE5" w14:textId="0ABAAE24" w:rsidR="008815A1" w:rsidRPr="00C746F5" w:rsidRDefault="00DD0F49" w:rsidP="00CC013C">
            <w:pPr>
              <w:rPr>
                <w:rFonts w:ascii="Comic Sans MS" w:hAnsi="Comic Sans MS"/>
                <w:i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Happy Celebrating! </w:t>
            </w:r>
          </w:p>
        </w:tc>
      </w:tr>
      <w:tr w:rsidR="008815A1" w:rsidRPr="002A17D3" w14:paraId="5C9E9AC5" w14:textId="77777777" w:rsidTr="00DD34A8">
        <w:trPr>
          <w:trHeight w:val="10378"/>
        </w:trPr>
        <w:tc>
          <w:tcPr>
            <w:tcW w:w="9923" w:type="dxa"/>
            <w:gridSpan w:val="2"/>
          </w:tcPr>
          <w:p w14:paraId="4449A310" w14:textId="77777777" w:rsidR="008815A1" w:rsidRPr="00CC013C" w:rsidRDefault="008815A1" w:rsidP="008815A1">
            <w:pPr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CC013C">
              <w:rPr>
                <w:rFonts w:ascii="Comic Sans MS" w:hAnsi="Comic Sans MS"/>
                <w:b/>
                <w:i/>
                <w:sz w:val="22"/>
                <w:szCs w:val="22"/>
              </w:rPr>
              <w:t xml:space="preserve">As always, parents, please check the clips first to ensure you are happy for your child to watch them. </w:t>
            </w:r>
          </w:p>
          <w:p w14:paraId="206AF857" w14:textId="352C3181" w:rsidR="008815A1" w:rsidRDefault="008815A1" w:rsidP="00DD0F4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br/>
            </w:r>
            <w:r w:rsidR="00DD0F49">
              <w:rPr>
                <w:rFonts w:ascii="Comic Sans MS" w:hAnsi="Comic Sans MS"/>
                <w:sz w:val="24"/>
              </w:rPr>
              <w:t>Please continue choosing from the activities below:</w:t>
            </w:r>
          </w:p>
          <w:p w14:paraId="42C5DD79" w14:textId="77777777" w:rsidR="008815A1" w:rsidRDefault="008815A1" w:rsidP="008815A1">
            <w:pPr>
              <w:rPr>
                <w:rFonts w:ascii="Comic Sans MS" w:hAnsi="Comic Sans MS"/>
                <w:sz w:val="24"/>
              </w:rPr>
            </w:pPr>
          </w:p>
          <w:p w14:paraId="3BCE49D1" w14:textId="77777777" w:rsidR="008815A1" w:rsidRDefault="008815A1" w:rsidP="008815A1">
            <w:pPr>
              <w:rPr>
                <w:rFonts w:ascii="Comic Sans MS" w:hAnsi="Comic Sans MS"/>
                <w:sz w:val="24"/>
              </w:rPr>
            </w:pPr>
            <w:r w:rsidRPr="009D786B">
              <w:rPr>
                <w:rFonts w:ascii="Comic Sans MS" w:hAnsi="Comic Sans MS"/>
                <w:sz w:val="24"/>
              </w:rPr>
              <w:t>1.</w:t>
            </w:r>
            <w:r>
              <w:rPr>
                <w:rFonts w:ascii="Comic Sans MS" w:hAnsi="Comic Sans MS"/>
                <w:sz w:val="24"/>
              </w:rPr>
              <w:t xml:space="preserve">  </w:t>
            </w:r>
            <w:r w:rsidRPr="009D786B">
              <w:rPr>
                <w:rFonts w:ascii="Comic Sans MS" w:hAnsi="Comic Sans MS"/>
                <w:sz w:val="24"/>
              </w:rPr>
              <w:t xml:space="preserve">VE Day Bunting and VE Day </w:t>
            </w:r>
            <w:r>
              <w:rPr>
                <w:rFonts w:ascii="Comic Sans MS" w:hAnsi="Comic Sans MS"/>
                <w:sz w:val="24"/>
              </w:rPr>
              <w:t>Themed Colouring: decorate your house with your pictures!</w:t>
            </w:r>
          </w:p>
          <w:p w14:paraId="51A8FD9F" w14:textId="63BD9CFF" w:rsidR="008563B6" w:rsidRDefault="008563B6" w:rsidP="008563B6">
            <w:pPr>
              <w:rPr>
                <w:rFonts w:ascii="Comic Sans MS" w:hAnsi="Comic Sans MS"/>
                <w:sz w:val="24"/>
              </w:rPr>
            </w:pPr>
          </w:p>
          <w:p w14:paraId="5B1691F4" w14:textId="77777777" w:rsidR="008563B6" w:rsidRDefault="008563B6" w:rsidP="008563B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2. VE Day Design a medal – but be inventive. </w:t>
            </w:r>
          </w:p>
          <w:p w14:paraId="0BEA2BA4" w14:textId="77777777" w:rsidR="008563B6" w:rsidRDefault="008563B6" w:rsidP="008563B6">
            <w:pPr>
              <w:rPr>
                <w:rFonts w:ascii="Comic Sans MS" w:hAnsi="Comic Sans MS"/>
                <w:sz w:val="24"/>
              </w:rPr>
            </w:pPr>
            <w:hyperlink r:id="rId8" w:history="1">
              <w:r>
                <w:rPr>
                  <w:rStyle w:val="Hyperlink"/>
                </w:rPr>
                <w:t>https://www.bakerross.co.uk/craft-ideas/kids/war-bravery-medals/</w:t>
              </w:r>
            </w:hyperlink>
          </w:p>
          <w:p w14:paraId="3198D891" w14:textId="77777777" w:rsidR="008563B6" w:rsidRDefault="008563B6" w:rsidP="008563B6">
            <w:hyperlink r:id="rId9" w:history="1">
              <w:r>
                <w:rPr>
                  <w:rStyle w:val="Hyperlink"/>
                </w:rPr>
                <w:t>https://www.teachstarter.com/gb/blog/origami-transforming-star-using-sticky-notes-gb/</w:t>
              </w:r>
            </w:hyperlink>
          </w:p>
          <w:p w14:paraId="4FB91009" w14:textId="77777777" w:rsidR="008563B6" w:rsidRDefault="008563B6" w:rsidP="008563B6">
            <w:pPr>
              <w:rPr>
                <w:rFonts w:ascii="Comic Sans MS" w:hAnsi="Comic Sans MS"/>
                <w:sz w:val="24"/>
              </w:rPr>
            </w:pPr>
            <w:r w:rsidRPr="00CB1841">
              <w:rPr>
                <w:noProof/>
                <w:lang w:eastAsia="en-GB"/>
              </w:rPr>
              <w:drawing>
                <wp:anchor distT="0" distB="0" distL="114300" distR="114300" simplePos="0" relativeHeight="251663360" behindDoc="0" locked="0" layoutInCell="1" allowOverlap="1" wp14:anchorId="440CACD2" wp14:editId="354ECB6F">
                  <wp:simplePos x="0" y="0"/>
                  <wp:positionH relativeFrom="column">
                    <wp:posOffset>4253865</wp:posOffset>
                  </wp:positionH>
                  <wp:positionV relativeFrom="paragraph">
                    <wp:posOffset>304800</wp:posOffset>
                  </wp:positionV>
                  <wp:extent cx="1762125" cy="2349500"/>
                  <wp:effectExtent l="0" t="0" r="9525" b="0"/>
                  <wp:wrapNone/>
                  <wp:docPr id="2" name="Picture 2" descr="E:\Planning 2019\HL Planning\Week 3 Y6 04-05-20\VE Day Planning\Medal biscuit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Planning 2019\HL Planning\Week 3 Y6 04-05-20\VE Day Planning\Medal biscuit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234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  <w:sz w:val="24"/>
              </w:rPr>
              <w:t>Follow the instructions and make a medal out of clay, or an origami style medal or bake some medals following these instructions:</w:t>
            </w:r>
          </w:p>
          <w:p w14:paraId="09A90F8D" w14:textId="7C3CD3C6" w:rsidR="008563B6" w:rsidRDefault="008563B6" w:rsidP="008563B6">
            <w:pPr>
              <w:rPr>
                <w:rStyle w:val="Hyperlink"/>
              </w:rPr>
            </w:pPr>
            <w:hyperlink r:id="rId11" w:history="1">
              <w:r>
                <w:rPr>
                  <w:rStyle w:val="Hyperlink"/>
                </w:rPr>
                <w:t>https://www.bbcgoodfood.com/recipes/medal-cookies</w:t>
              </w:r>
            </w:hyperlink>
          </w:p>
          <w:p w14:paraId="44955DC6" w14:textId="7DEB1B4C" w:rsidR="008563B6" w:rsidRDefault="008563B6" w:rsidP="008563B6">
            <w:pPr>
              <w:rPr>
                <w:rStyle w:val="Hyperlink"/>
              </w:rPr>
            </w:pPr>
            <w:r w:rsidRPr="005543DD">
              <w:rPr>
                <w:noProof/>
                <w:lang w:eastAsia="en-GB"/>
              </w:rPr>
              <w:drawing>
                <wp:anchor distT="0" distB="0" distL="114300" distR="114300" simplePos="0" relativeHeight="251664384" behindDoc="0" locked="0" layoutInCell="1" allowOverlap="1" wp14:anchorId="2ADF1E51" wp14:editId="325BDFAC">
                  <wp:simplePos x="0" y="0"/>
                  <wp:positionH relativeFrom="column">
                    <wp:posOffset>2225040</wp:posOffset>
                  </wp:positionH>
                  <wp:positionV relativeFrom="paragraph">
                    <wp:posOffset>147320</wp:posOffset>
                  </wp:positionV>
                  <wp:extent cx="1857375" cy="2476500"/>
                  <wp:effectExtent l="0" t="0" r="9525" b="0"/>
                  <wp:wrapNone/>
                  <wp:docPr id="1" name="Picture 1" descr="E:\Planning 2019\HL Planning\Week 3 Y6 04-05-20\VE Day Planning\Origami st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Planning 2019\HL Planning\Week 3 Y6 04-05-20\VE Day Planning\Origami st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2476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8E288EA" w14:textId="1C33B355" w:rsidR="008563B6" w:rsidRDefault="008563B6" w:rsidP="008563B6">
            <w:pPr>
              <w:rPr>
                <w:rStyle w:val="Hyperlink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5408" behindDoc="0" locked="0" layoutInCell="1" allowOverlap="1" wp14:anchorId="6C38C2F1" wp14:editId="4FE56AF8">
                  <wp:simplePos x="0" y="0"/>
                  <wp:positionH relativeFrom="column">
                    <wp:posOffset>148590</wp:posOffset>
                  </wp:positionH>
                  <wp:positionV relativeFrom="paragraph">
                    <wp:posOffset>62865</wp:posOffset>
                  </wp:positionV>
                  <wp:extent cx="1800000" cy="1800000"/>
                  <wp:effectExtent l="0" t="0" r="0" b="0"/>
                  <wp:wrapNone/>
                  <wp:docPr id="8" name="Picture 8" descr="https://www.bakerross.co.uk/craft-ideas/wp-content/uploads/2018/10/K357-War-Bravery-Medal-Main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bakerross.co.uk/craft-ideas/wp-content/uploads/2018/10/K357-War-Bravery-Medal-Main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873A20F" w14:textId="16D8ADD2" w:rsidR="008563B6" w:rsidRDefault="008563B6" w:rsidP="008563B6">
            <w:pPr>
              <w:rPr>
                <w:rStyle w:val="Hyperlink"/>
              </w:rPr>
            </w:pPr>
          </w:p>
          <w:p w14:paraId="08869F69" w14:textId="58437FDE" w:rsidR="008563B6" w:rsidRDefault="008563B6" w:rsidP="008563B6">
            <w:pPr>
              <w:rPr>
                <w:rStyle w:val="Hyperlink"/>
              </w:rPr>
            </w:pPr>
          </w:p>
          <w:p w14:paraId="6181E105" w14:textId="5F85E038" w:rsidR="008563B6" w:rsidRDefault="008563B6" w:rsidP="008563B6">
            <w:pPr>
              <w:rPr>
                <w:rStyle w:val="Hyperlink"/>
              </w:rPr>
            </w:pPr>
          </w:p>
          <w:p w14:paraId="4852D521" w14:textId="5C4EF4F4" w:rsidR="008563B6" w:rsidRDefault="008563B6" w:rsidP="008563B6">
            <w:pPr>
              <w:rPr>
                <w:rStyle w:val="Hyperlink"/>
              </w:rPr>
            </w:pPr>
          </w:p>
          <w:p w14:paraId="70BC0AED" w14:textId="3CD1CB57" w:rsidR="008563B6" w:rsidRDefault="008563B6" w:rsidP="008563B6">
            <w:pPr>
              <w:rPr>
                <w:rStyle w:val="Hyperlink"/>
              </w:rPr>
            </w:pPr>
          </w:p>
          <w:p w14:paraId="79B587FA" w14:textId="445A2579" w:rsidR="008563B6" w:rsidRDefault="008563B6" w:rsidP="008563B6">
            <w:pPr>
              <w:rPr>
                <w:rStyle w:val="Hyperlink"/>
              </w:rPr>
            </w:pPr>
          </w:p>
          <w:p w14:paraId="35C64560" w14:textId="77777777" w:rsidR="008563B6" w:rsidRDefault="008563B6" w:rsidP="008563B6"/>
          <w:p w14:paraId="126053B6" w14:textId="0E701BE7" w:rsidR="008563B6" w:rsidRDefault="008563B6" w:rsidP="008563B6">
            <w:pPr>
              <w:rPr>
                <w:rFonts w:ascii="Comic Sans MS" w:hAnsi="Comic Sans MS"/>
                <w:sz w:val="24"/>
              </w:rPr>
            </w:pPr>
          </w:p>
          <w:p w14:paraId="14782CCF" w14:textId="0F7053A9" w:rsidR="008563B6" w:rsidRDefault="008563B6" w:rsidP="008563B6"/>
          <w:p w14:paraId="615BC3CF" w14:textId="77777777" w:rsidR="008563B6" w:rsidRDefault="008563B6" w:rsidP="008563B6"/>
          <w:p w14:paraId="1873C866" w14:textId="77777777" w:rsidR="008563B6" w:rsidRDefault="008563B6" w:rsidP="008563B6"/>
          <w:p w14:paraId="2CDBAF9F" w14:textId="77777777" w:rsidR="008563B6" w:rsidRDefault="008563B6" w:rsidP="008563B6"/>
          <w:p w14:paraId="02ED33F1" w14:textId="77777777" w:rsidR="008563B6" w:rsidRDefault="008563B6" w:rsidP="008563B6"/>
          <w:p w14:paraId="60EE5B79" w14:textId="77777777" w:rsidR="008563B6" w:rsidRDefault="008563B6" w:rsidP="008563B6"/>
          <w:p w14:paraId="33381045" w14:textId="77777777" w:rsidR="008563B6" w:rsidRDefault="008563B6" w:rsidP="008563B6"/>
          <w:p w14:paraId="08D4F359" w14:textId="77777777" w:rsidR="008563B6" w:rsidRDefault="008563B6" w:rsidP="008563B6"/>
          <w:p w14:paraId="10E7F948" w14:textId="77777777" w:rsidR="008563B6" w:rsidRDefault="008563B6" w:rsidP="008815A1"/>
          <w:p w14:paraId="140C4D2E" w14:textId="584602D8" w:rsidR="008815A1" w:rsidRDefault="008815A1" w:rsidP="008815A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 ‘Code Cracking for beginners’ </w:t>
            </w:r>
          </w:p>
          <w:p w14:paraId="36F99023" w14:textId="6BA7DD55" w:rsidR="008815A1" w:rsidRPr="009D786B" w:rsidRDefault="008563B6" w:rsidP="008815A1">
            <w:pPr>
              <w:rPr>
                <w:b/>
              </w:rPr>
            </w:pPr>
            <w:hyperlink r:id="rId14" w:history="1">
              <w:r w:rsidR="008815A1">
                <w:rPr>
                  <w:rStyle w:val="Hyperlink"/>
                </w:rPr>
                <w:t>https://bletchleypark.org.uk/our-story/why-it-matters/storm-clouds-gather</w:t>
              </w:r>
            </w:hyperlink>
            <w:r w:rsidR="008815A1">
              <w:t xml:space="preserve"> </w:t>
            </w:r>
          </w:p>
          <w:p w14:paraId="1F1B71EC" w14:textId="602044E8" w:rsidR="008815A1" w:rsidRDefault="008815A1" w:rsidP="008815A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lastRenderedPageBreak/>
              <w:t xml:space="preserve">Read about the key role of Bletchley Park codebreakers during the war and then have a go at cracking some Morse code messages. </w:t>
            </w:r>
          </w:p>
          <w:p w14:paraId="7AEE3117" w14:textId="67DBEBC3" w:rsidR="008815A1" w:rsidRDefault="008815A1" w:rsidP="008815A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(Just be careful as the Morse Code alphabet is on p.4 but the answers are on p.3 so cover your eyes as you scroll down!).</w:t>
            </w:r>
          </w:p>
          <w:p w14:paraId="4FFE1EB3" w14:textId="163AB6DE" w:rsidR="00C21507" w:rsidRDefault="00C21507" w:rsidP="008815A1">
            <w:pPr>
              <w:rPr>
                <w:rFonts w:ascii="Comic Sans MS" w:hAnsi="Comic Sans MS"/>
                <w:sz w:val="24"/>
              </w:rPr>
            </w:pPr>
          </w:p>
          <w:p w14:paraId="1EDE2EB4" w14:textId="62ECA0CD" w:rsidR="008815A1" w:rsidRDefault="008815A1" w:rsidP="008815A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4. VE Day Reading Comprehension – remember *** is the toughest.</w:t>
            </w:r>
          </w:p>
          <w:p w14:paraId="2AE1C844" w14:textId="257ECFD2" w:rsidR="00C21507" w:rsidRDefault="00C21507" w:rsidP="008815A1">
            <w:pPr>
              <w:rPr>
                <w:rFonts w:ascii="Comic Sans MS" w:hAnsi="Comic Sans MS"/>
                <w:sz w:val="24"/>
              </w:rPr>
            </w:pPr>
          </w:p>
          <w:p w14:paraId="4CB25FDE" w14:textId="61031258" w:rsidR="008815A1" w:rsidRDefault="008815A1" w:rsidP="008815A1">
            <w:pPr>
              <w:rPr>
                <w:rFonts w:ascii="Comic Sans MS" w:hAnsi="Comic Sans MS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5168" behindDoc="0" locked="0" layoutInCell="1" allowOverlap="1" wp14:anchorId="60D503BE" wp14:editId="26E7B37E">
                  <wp:simplePos x="0" y="0"/>
                  <wp:positionH relativeFrom="column">
                    <wp:posOffset>3147060</wp:posOffset>
                  </wp:positionH>
                  <wp:positionV relativeFrom="paragraph">
                    <wp:posOffset>252095</wp:posOffset>
                  </wp:positionV>
                  <wp:extent cx="1437640" cy="1437640"/>
                  <wp:effectExtent l="0" t="0" r="0" b="0"/>
                  <wp:wrapNone/>
                  <wp:docPr id="3" name="Picture 3" descr="Building Bricks DIY Puzzle Mugs Coffee Tea Cup Compatible Construction Blocks Gi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uilding Bricks DIY Puzzle Mugs Coffee Tea Cup Compatible Construction Blocks Gif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640" cy="143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  <w:sz w:val="24"/>
              </w:rPr>
              <w:t>5. VE Day Teacup design – how about trying to make one from clay? Playdoh? Lego?</w:t>
            </w:r>
          </w:p>
          <w:p w14:paraId="7214B57E" w14:textId="721CC057" w:rsidR="008815A1" w:rsidRDefault="008563B6" w:rsidP="008815A1">
            <w:hyperlink r:id="rId16" w:history="1">
              <w:r w:rsidR="008815A1">
                <w:rPr>
                  <w:rStyle w:val="Hyperlink"/>
                </w:rPr>
                <w:t>https://www.youtube.com/watch?v=79sTSq6gQ8M&amp;vl=en</w:t>
              </w:r>
            </w:hyperlink>
          </w:p>
          <w:p w14:paraId="1F83878E" w14:textId="3D2DB47A" w:rsidR="008815A1" w:rsidRDefault="008815A1" w:rsidP="008815A1">
            <w:r>
              <w:rPr>
                <w:noProof/>
                <w:lang w:eastAsia="en-GB"/>
              </w:rPr>
              <w:drawing>
                <wp:anchor distT="0" distB="0" distL="114300" distR="114300" simplePos="0" relativeHeight="251656192" behindDoc="0" locked="0" layoutInCell="1" allowOverlap="1" wp14:anchorId="258AB5A9" wp14:editId="243AE6D7">
                  <wp:simplePos x="0" y="0"/>
                  <wp:positionH relativeFrom="column">
                    <wp:posOffset>32385</wp:posOffset>
                  </wp:positionH>
                  <wp:positionV relativeFrom="paragraph">
                    <wp:posOffset>52705</wp:posOffset>
                  </wp:positionV>
                  <wp:extent cx="2570400" cy="1440000"/>
                  <wp:effectExtent l="0" t="0" r="1905" b="8255"/>
                  <wp:wrapNone/>
                  <wp:docPr id="4" name="Picture 4" descr="C:\Users\Skerr-Delworth\AppData\Local\Microsoft\Windows\INetCache\Content.MSO\F112BB67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Skerr-Delworth\AppData\Local\Microsoft\Windows\INetCache\Content.MSO\F112BB67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3F411E7" w14:textId="77777777" w:rsidR="008815A1" w:rsidRDefault="008815A1" w:rsidP="008815A1"/>
          <w:p w14:paraId="155F910E" w14:textId="432F019E" w:rsidR="008815A1" w:rsidRDefault="008815A1" w:rsidP="008815A1"/>
          <w:p w14:paraId="0E4C7A2A" w14:textId="173049FB" w:rsidR="008815A1" w:rsidRDefault="008815A1" w:rsidP="008815A1"/>
          <w:p w14:paraId="26F759F4" w14:textId="77777777" w:rsidR="008815A1" w:rsidRDefault="008815A1" w:rsidP="008815A1"/>
          <w:p w14:paraId="7A429E0F" w14:textId="77777777" w:rsidR="008815A1" w:rsidRDefault="008815A1" w:rsidP="008815A1"/>
          <w:p w14:paraId="68B69D08" w14:textId="087CFBA5" w:rsidR="008815A1" w:rsidRDefault="008815A1" w:rsidP="008815A1"/>
          <w:p w14:paraId="40B33836" w14:textId="174962FE" w:rsidR="008815A1" w:rsidRDefault="008815A1" w:rsidP="008815A1"/>
          <w:p w14:paraId="71F5CFA6" w14:textId="1E06656D" w:rsidR="00C21507" w:rsidRDefault="00C21507" w:rsidP="008815A1"/>
          <w:p w14:paraId="36805692" w14:textId="0DEBF724" w:rsidR="008815A1" w:rsidRDefault="008815A1" w:rsidP="008815A1"/>
          <w:p w14:paraId="7485E88A" w14:textId="77777777" w:rsidR="008815A1" w:rsidRDefault="008815A1" w:rsidP="008815A1"/>
          <w:p w14:paraId="5036FD9A" w14:textId="1D1E7CD5" w:rsidR="008815A1" w:rsidRDefault="008815A1" w:rsidP="008815A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6. ‘We shall fight them on the beaches’ Can you write a speech as Winston Churchill?</w:t>
            </w:r>
          </w:p>
          <w:p w14:paraId="796B9133" w14:textId="376D1EE2" w:rsidR="00C21507" w:rsidRDefault="00C21507" w:rsidP="008815A1">
            <w:pPr>
              <w:rPr>
                <w:rFonts w:ascii="Comic Sans MS" w:hAnsi="Comic Sans MS"/>
                <w:sz w:val="24"/>
              </w:rPr>
            </w:pPr>
          </w:p>
          <w:p w14:paraId="68ABE65E" w14:textId="2EAE3C9A" w:rsidR="008815A1" w:rsidRDefault="008815A1" w:rsidP="008815A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7. How about a ‘VE Day Celebration’ acrostic poem? </w:t>
            </w:r>
          </w:p>
          <w:p w14:paraId="6D57A926" w14:textId="212EA4BF" w:rsidR="00C21507" w:rsidRDefault="00C21507" w:rsidP="008815A1">
            <w:pPr>
              <w:rPr>
                <w:rFonts w:ascii="Comic Sans MS" w:hAnsi="Comic Sans MS"/>
                <w:sz w:val="24"/>
              </w:rPr>
            </w:pPr>
          </w:p>
          <w:p w14:paraId="25B193CB" w14:textId="03A65BB0" w:rsidR="008815A1" w:rsidRDefault="008815A1" w:rsidP="008815A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8. Investigate and make some wartime recipes e.g. Eggless sponge or bread pudding. </w:t>
            </w:r>
          </w:p>
          <w:p w14:paraId="43019FB4" w14:textId="0943FA82" w:rsidR="008815A1" w:rsidRPr="00C21507" w:rsidRDefault="008815A1" w:rsidP="008815A1">
            <w:r>
              <w:rPr>
                <w:rFonts w:ascii="Comic Sans MS" w:hAnsi="Comic Sans MS"/>
                <w:sz w:val="24"/>
              </w:rPr>
              <w:t xml:space="preserve">The recipe </w:t>
            </w:r>
            <w:hyperlink r:id="rId18" w:history="1">
              <w:r>
                <w:rPr>
                  <w:rStyle w:val="Hyperlink"/>
                </w:rPr>
                <w:t>https://www.lovefood.com/recipes/57260/potato-piglets-recipe</w:t>
              </w:r>
            </w:hyperlink>
            <w:r w:rsidR="00C21507">
              <w:t xml:space="preserve"> </w:t>
            </w:r>
            <w:proofErr w:type="gramStart"/>
            <w:r>
              <w:rPr>
                <w:rFonts w:ascii="Comic Sans MS" w:hAnsi="Comic Sans MS"/>
                <w:sz w:val="24"/>
              </w:rPr>
              <w:t>was devised</w:t>
            </w:r>
            <w:proofErr w:type="gramEnd"/>
            <w:r>
              <w:rPr>
                <w:rFonts w:ascii="Comic Sans MS" w:hAnsi="Comic Sans MS"/>
                <w:sz w:val="24"/>
              </w:rPr>
              <w:t xml:space="preserve"> to commemorate the 70</w:t>
            </w:r>
            <w:r w:rsidRPr="00FC34C9">
              <w:rPr>
                <w:rFonts w:ascii="Comic Sans MS" w:hAnsi="Comic Sans MS"/>
                <w:sz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</w:rPr>
              <w:t xml:space="preserve"> Anniversary of VE Day – </w:t>
            </w:r>
            <w:r w:rsidR="00C21507">
              <w:rPr>
                <w:rFonts w:ascii="Comic Sans MS" w:hAnsi="Comic Sans MS"/>
                <w:sz w:val="24"/>
              </w:rPr>
              <w:t>why not make it for your dinner</w:t>
            </w:r>
            <w:r>
              <w:rPr>
                <w:rFonts w:ascii="Comic Sans MS" w:hAnsi="Comic Sans MS"/>
                <w:sz w:val="24"/>
              </w:rPr>
              <w:t xml:space="preserve"> or create your own recipe to celebrate this 75</w:t>
            </w:r>
            <w:r w:rsidRPr="00352E60">
              <w:rPr>
                <w:rFonts w:ascii="Comic Sans MS" w:hAnsi="Comic Sans MS"/>
                <w:sz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</w:rPr>
              <w:t xml:space="preserve"> Anniversary. </w:t>
            </w:r>
          </w:p>
          <w:p w14:paraId="1B06CF8F" w14:textId="1072E371" w:rsidR="00824C52" w:rsidRDefault="00824C52" w:rsidP="008815A1">
            <w:pPr>
              <w:rPr>
                <w:rFonts w:ascii="Comic Sans MS" w:hAnsi="Comic Sans MS"/>
                <w:sz w:val="24"/>
              </w:rPr>
            </w:pPr>
          </w:p>
          <w:p w14:paraId="3058848C" w14:textId="5A6BA3B2" w:rsidR="008815A1" w:rsidRDefault="008815A1" w:rsidP="008815A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9. </w:t>
            </w:r>
            <w:r w:rsidR="00824C52">
              <w:rPr>
                <w:rFonts w:ascii="Comic Sans MS" w:hAnsi="Comic Sans MS"/>
                <w:sz w:val="24"/>
              </w:rPr>
              <w:t xml:space="preserve">Research one of the veterans – a person who is an ex-member for the armed forces – and create a fact file about them. </w:t>
            </w:r>
          </w:p>
          <w:p w14:paraId="73B9F4F6" w14:textId="24561403" w:rsidR="00824C52" w:rsidRDefault="00824C52" w:rsidP="008815A1">
            <w:pPr>
              <w:rPr>
                <w:rFonts w:ascii="Comic Sans MS" w:hAnsi="Comic Sans MS"/>
                <w:sz w:val="24"/>
              </w:rPr>
            </w:pPr>
          </w:p>
          <w:p w14:paraId="14ED92E5" w14:textId="17320FDE" w:rsidR="00824C52" w:rsidRDefault="00824C52" w:rsidP="008815A1">
            <w:r>
              <w:rPr>
                <w:rFonts w:ascii="Comic Sans MS" w:hAnsi="Comic Sans MS"/>
                <w:sz w:val="24"/>
              </w:rPr>
              <w:t xml:space="preserve">10. VE Day spitfire – draw or make a paper spitfire </w:t>
            </w:r>
            <w:hyperlink r:id="rId19" w:history="1">
              <w:r>
                <w:rPr>
                  <w:rStyle w:val="Hyperlink"/>
                </w:rPr>
                <w:t>https://redwhiteblueday.co.uk/wp-content/uploads/2019/01/RWB-2017-Spitfire-Instructions.pdf</w:t>
              </w:r>
            </w:hyperlink>
          </w:p>
          <w:p w14:paraId="0390FE7F" w14:textId="73596DDE" w:rsidR="00824C52" w:rsidRDefault="008563B6" w:rsidP="008815A1">
            <w:pPr>
              <w:rPr>
                <w:rFonts w:ascii="Comic Sans MS" w:hAnsi="Comic Sans MS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0" behindDoc="0" locked="0" layoutInCell="1" allowOverlap="1" wp14:anchorId="2ED755A9" wp14:editId="1A31E2A8">
                  <wp:simplePos x="0" y="0"/>
                  <wp:positionH relativeFrom="column">
                    <wp:posOffset>2710815</wp:posOffset>
                  </wp:positionH>
                  <wp:positionV relativeFrom="paragraph">
                    <wp:posOffset>64770</wp:posOffset>
                  </wp:positionV>
                  <wp:extent cx="2204720" cy="1763776"/>
                  <wp:effectExtent l="0" t="0" r="5080" b="8255"/>
                  <wp:wrapNone/>
                  <wp:docPr id="5" name="Picture 5" descr="https://cdn.rebrickable.com/media/thumbs/mocs/moc-1250.jpg/1000x800p.jpg?1579024544.05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cdn.rebrickable.com/media/thumbs/mocs/moc-1250.jpg/1000x800p.jpg?1579024544.05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4720" cy="1763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73A1D99" w14:textId="3DEE74D0" w:rsidR="00824C52" w:rsidRDefault="00824C52" w:rsidP="008815A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Think this might be slightly too hard!  </w:t>
            </w:r>
          </w:p>
          <w:p w14:paraId="4EE1C5A0" w14:textId="623055D3" w:rsidR="008815A1" w:rsidRDefault="008815A1" w:rsidP="008815A1">
            <w:pPr>
              <w:rPr>
                <w:rFonts w:ascii="Comic Sans MS" w:hAnsi="Comic Sans MS"/>
                <w:sz w:val="24"/>
              </w:rPr>
            </w:pPr>
          </w:p>
          <w:p w14:paraId="46677200" w14:textId="325073D7" w:rsidR="008815A1" w:rsidRDefault="008815A1" w:rsidP="008815A1">
            <w:pPr>
              <w:rPr>
                <w:rFonts w:ascii="Comic Sans MS" w:hAnsi="Comic Sans MS"/>
                <w:sz w:val="24"/>
              </w:rPr>
            </w:pPr>
          </w:p>
          <w:p w14:paraId="5378DBDE" w14:textId="5E97A88A" w:rsidR="00824C52" w:rsidRDefault="00824C52" w:rsidP="008815A1">
            <w:pPr>
              <w:rPr>
                <w:rFonts w:ascii="Comic Sans MS" w:hAnsi="Comic Sans MS"/>
                <w:sz w:val="24"/>
              </w:rPr>
            </w:pPr>
          </w:p>
          <w:p w14:paraId="7B29AE9D" w14:textId="4A80E27A" w:rsidR="00824C52" w:rsidRDefault="00824C52" w:rsidP="008815A1">
            <w:pPr>
              <w:rPr>
                <w:rFonts w:ascii="Comic Sans MS" w:hAnsi="Comic Sans MS"/>
                <w:sz w:val="24"/>
              </w:rPr>
            </w:pPr>
          </w:p>
          <w:p w14:paraId="1C6BCCD8" w14:textId="2156A7A4" w:rsidR="00203690" w:rsidRDefault="00203690" w:rsidP="008815A1">
            <w:pPr>
              <w:rPr>
                <w:rFonts w:ascii="Comic Sans MS" w:hAnsi="Comic Sans MS"/>
                <w:sz w:val="24"/>
              </w:rPr>
            </w:pPr>
          </w:p>
          <w:p w14:paraId="146A05FD" w14:textId="77777777" w:rsidR="008563B6" w:rsidRDefault="008563B6" w:rsidP="008815A1">
            <w:pPr>
              <w:rPr>
                <w:rFonts w:ascii="Comic Sans MS" w:hAnsi="Comic Sans MS"/>
                <w:sz w:val="24"/>
              </w:rPr>
            </w:pPr>
          </w:p>
          <w:p w14:paraId="549CEA42" w14:textId="77777777" w:rsidR="00203690" w:rsidRDefault="00203690" w:rsidP="00824C52">
            <w:pPr>
              <w:rPr>
                <w:rFonts w:ascii="Comic Sans MS" w:hAnsi="Comic Sans MS"/>
                <w:sz w:val="24"/>
              </w:rPr>
            </w:pPr>
          </w:p>
          <w:p w14:paraId="0D4BE784" w14:textId="76F9DB9C" w:rsidR="00824C52" w:rsidRDefault="008563B6" w:rsidP="00824C52">
            <w:pPr>
              <w:rPr>
                <w:rFonts w:ascii="Comic Sans MS" w:hAnsi="Comic Sans MS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253AB15F" wp14:editId="10497A68">
                  <wp:simplePos x="0" y="0"/>
                  <wp:positionH relativeFrom="column">
                    <wp:posOffset>3063240</wp:posOffset>
                  </wp:positionH>
                  <wp:positionV relativeFrom="paragraph">
                    <wp:posOffset>688975</wp:posOffset>
                  </wp:positionV>
                  <wp:extent cx="1576987" cy="1875023"/>
                  <wp:effectExtent l="0" t="0" r="4445" b="0"/>
                  <wp:wrapNone/>
                  <wp:docPr id="7" name="Picture 7" descr="C:\Users\Skerr-Delworth\AppData\Local\Microsoft\Windows\INetCache\Content.MSO\2267016E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kerr-Delworth\AppData\Local\Microsoft\Windows\INetCache\Content.MSO\2267016E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6987" cy="1875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24C52">
              <w:rPr>
                <w:rFonts w:ascii="Comic Sans MS" w:hAnsi="Comic Sans MS"/>
                <w:sz w:val="24"/>
              </w:rPr>
              <w:t>11. Look at the work of Henry Moore</w:t>
            </w:r>
            <w:r w:rsidR="00203690">
              <w:rPr>
                <w:rFonts w:ascii="Comic Sans MS" w:hAnsi="Comic Sans MS"/>
                <w:sz w:val="24"/>
              </w:rPr>
              <w:t xml:space="preserve">. Although he is most famous for his sculptures, during WWII he drew a number of sketches of the people using the underground as a shelter. How do these images make you feel? What techniques has the artist used? Can you copy his style? </w:t>
            </w:r>
            <w:r w:rsidR="00824C52">
              <w:rPr>
                <w:rFonts w:ascii="Comic Sans MS" w:hAnsi="Comic Sans MS"/>
                <w:sz w:val="24"/>
              </w:rPr>
              <w:t xml:space="preserve"> </w:t>
            </w:r>
          </w:p>
          <w:p w14:paraId="65A52F99" w14:textId="248DDA60" w:rsidR="00203690" w:rsidRDefault="008563B6" w:rsidP="00824C52">
            <w:pPr>
              <w:rPr>
                <w:rFonts w:ascii="Comic Sans MS" w:hAnsi="Comic Sans MS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0CC179A7" wp14:editId="115B7EC3">
                  <wp:simplePos x="0" y="0"/>
                  <wp:positionH relativeFrom="column">
                    <wp:posOffset>904240</wp:posOffset>
                  </wp:positionH>
                  <wp:positionV relativeFrom="paragraph">
                    <wp:posOffset>162560</wp:posOffset>
                  </wp:positionV>
                  <wp:extent cx="2159325" cy="1475539"/>
                  <wp:effectExtent l="0" t="0" r="0" b="0"/>
                  <wp:wrapNone/>
                  <wp:docPr id="6" name="Picture 6" descr="C:\Users\Skerr-Delworth\AppData\Local\Microsoft\Windows\INetCache\Content.MSO\4AA17C6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kerr-Delworth\AppData\Local\Microsoft\Windows\INetCache\Content.MSO\4AA17C6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325" cy="1475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2A4EF5" w14:textId="4E53914B" w:rsidR="00203690" w:rsidRDefault="00203690" w:rsidP="00824C52">
            <w:pPr>
              <w:rPr>
                <w:rFonts w:ascii="Comic Sans MS" w:hAnsi="Comic Sans MS"/>
                <w:sz w:val="24"/>
              </w:rPr>
            </w:pPr>
          </w:p>
          <w:p w14:paraId="2653F815" w14:textId="5C26D05C" w:rsidR="00203690" w:rsidRDefault="00203690" w:rsidP="00824C52">
            <w:pPr>
              <w:rPr>
                <w:rFonts w:ascii="Comic Sans MS" w:hAnsi="Comic Sans MS"/>
                <w:sz w:val="24"/>
              </w:rPr>
            </w:pPr>
          </w:p>
          <w:p w14:paraId="68BAE2B8" w14:textId="274F3873" w:rsidR="00203690" w:rsidRDefault="00203690" w:rsidP="00824C52">
            <w:pPr>
              <w:rPr>
                <w:rFonts w:ascii="Comic Sans MS" w:hAnsi="Comic Sans MS"/>
                <w:sz w:val="24"/>
              </w:rPr>
            </w:pPr>
          </w:p>
          <w:p w14:paraId="4D989509" w14:textId="02ECBF4C" w:rsidR="00203690" w:rsidRDefault="00203690" w:rsidP="00824C52">
            <w:pPr>
              <w:rPr>
                <w:rFonts w:ascii="Comic Sans MS" w:hAnsi="Comic Sans MS"/>
                <w:sz w:val="24"/>
              </w:rPr>
            </w:pPr>
          </w:p>
          <w:p w14:paraId="48154DCB" w14:textId="2BA8F2A9" w:rsidR="00203690" w:rsidRDefault="00203690" w:rsidP="00824C52">
            <w:pPr>
              <w:rPr>
                <w:rFonts w:ascii="Comic Sans MS" w:hAnsi="Comic Sans MS"/>
                <w:sz w:val="24"/>
              </w:rPr>
            </w:pPr>
          </w:p>
          <w:p w14:paraId="2B4456D2" w14:textId="05E9D9D8" w:rsidR="00203690" w:rsidRDefault="00203690" w:rsidP="00824C52">
            <w:pPr>
              <w:rPr>
                <w:rFonts w:ascii="Comic Sans MS" w:hAnsi="Comic Sans MS"/>
                <w:sz w:val="24"/>
              </w:rPr>
            </w:pPr>
          </w:p>
          <w:p w14:paraId="23AE1CF9" w14:textId="4EB22579" w:rsidR="00203690" w:rsidRDefault="00203690" w:rsidP="00824C52">
            <w:pPr>
              <w:rPr>
                <w:rFonts w:ascii="Comic Sans MS" w:hAnsi="Comic Sans MS"/>
                <w:sz w:val="24"/>
              </w:rPr>
            </w:pPr>
          </w:p>
          <w:p w14:paraId="33FD629C" w14:textId="7BFB9FB2" w:rsidR="00824C52" w:rsidRDefault="00824C52" w:rsidP="00824C52"/>
          <w:p w14:paraId="1DDFC7BB" w14:textId="21F06CAA" w:rsidR="00824C52" w:rsidRDefault="00203690" w:rsidP="008815A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12. What else? Can you think of something that you would like to do to celebrate VE Day? Use your imagination and wow us</w:t>
            </w:r>
            <w:proofErr w:type="gramStart"/>
            <w:r>
              <w:rPr>
                <w:rFonts w:ascii="Comic Sans MS" w:hAnsi="Comic Sans MS"/>
                <w:sz w:val="24"/>
              </w:rPr>
              <w:t>!!</w:t>
            </w:r>
            <w:proofErr w:type="gramEnd"/>
            <w:r>
              <w:rPr>
                <w:rFonts w:ascii="Comic Sans MS" w:hAnsi="Comic Sans MS"/>
                <w:sz w:val="24"/>
              </w:rPr>
              <w:t xml:space="preserve"> </w:t>
            </w:r>
          </w:p>
          <w:p w14:paraId="2F0799BC" w14:textId="51A19644" w:rsidR="00824C52" w:rsidRDefault="00824C52" w:rsidP="008815A1">
            <w:pPr>
              <w:rPr>
                <w:rFonts w:ascii="Comic Sans MS" w:hAnsi="Comic Sans MS"/>
                <w:sz w:val="24"/>
              </w:rPr>
            </w:pPr>
          </w:p>
          <w:p w14:paraId="3F0E87CB" w14:textId="2B7C4F76" w:rsidR="00824C52" w:rsidRDefault="00824C52" w:rsidP="008815A1">
            <w:pPr>
              <w:rPr>
                <w:rFonts w:ascii="Comic Sans MS" w:hAnsi="Comic Sans MS"/>
                <w:sz w:val="24"/>
              </w:rPr>
            </w:pPr>
          </w:p>
          <w:p w14:paraId="5B013E1A" w14:textId="59B85C49" w:rsidR="00824C52" w:rsidRDefault="00824C52" w:rsidP="008815A1">
            <w:pPr>
              <w:rPr>
                <w:rFonts w:ascii="Comic Sans MS" w:hAnsi="Comic Sans MS"/>
                <w:sz w:val="24"/>
              </w:rPr>
            </w:pPr>
          </w:p>
          <w:p w14:paraId="51C702B7" w14:textId="656BAD49" w:rsidR="002B655A" w:rsidRDefault="002B655A" w:rsidP="008815A1">
            <w:pPr>
              <w:rPr>
                <w:rFonts w:ascii="Comic Sans MS" w:hAnsi="Comic Sans MS"/>
                <w:sz w:val="24"/>
              </w:rPr>
            </w:pPr>
          </w:p>
          <w:p w14:paraId="14B925DE" w14:textId="77777777" w:rsidR="002B655A" w:rsidRPr="00DD0F49" w:rsidRDefault="002B655A" w:rsidP="008815A1">
            <w:pPr>
              <w:rPr>
                <w:rFonts w:ascii="Comic Sans MS" w:hAnsi="Comic Sans MS"/>
                <w:i/>
                <w:sz w:val="24"/>
              </w:rPr>
            </w:pPr>
          </w:p>
          <w:p w14:paraId="1F0692CA" w14:textId="372AD453" w:rsidR="00DD0F49" w:rsidRPr="00DD0F49" w:rsidRDefault="008563B6" w:rsidP="00DD0F49">
            <w:pPr>
              <w:rPr>
                <w:rFonts w:ascii="Comic Sans MS" w:hAnsi="Comic Sans MS"/>
                <w:i/>
                <w:sz w:val="24"/>
              </w:rPr>
            </w:pPr>
            <w:r>
              <w:rPr>
                <w:rFonts w:ascii="Comic Sans MS" w:hAnsi="Comic Sans MS"/>
                <w:i/>
                <w:sz w:val="24"/>
              </w:rPr>
              <w:t xml:space="preserve">This week’s </w:t>
            </w:r>
            <w:bookmarkStart w:id="0" w:name="_GoBack"/>
            <w:bookmarkEnd w:id="0"/>
            <w:r w:rsidR="00DD0F49" w:rsidRPr="00DD0F49">
              <w:rPr>
                <w:rFonts w:ascii="Comic Sans MS" w:hAnsi="Comic Sans MS"/>
                <w:i/>
                <w:sz w:val="24"/>
              </w:rPr>
              <w:t>Lunchtime Riddle Answers:</w:t>
            </w:r>
          </w:p>
          <w:p w14:paraId="5A3A0DDF" w14:textId="77777777" w:rsidR="00DD0F49" w:rsidRPr="00DD0F49" w:rsidRDefault="00DD0F49" w:rsidP="00DD0F49">
            <w:pPr>
              <w:rPr>
                <w:rFonts w:ascii="Comic Sans MS" w:hAnsi="Comic Sans MS"/>
                <w:i/>
                <w:sz w:val="24"/>
              </w:rPr>
            </w:pPr>
            <w:r w:rsidRPr="00DD0F49">
              <w:rPr>
                <w:rFonts w:ascii="Comic Sans MS" w:hAnsi="Comic Sans MS"/>
                <w:i/>
                <w:sz w:val="24"/>
              </w:rPr>
              <w:t>Monday – Cutlery</w:t>
            </w:r>
          </w:p>
          <w:p w14:paraId="00331096" w14:textId="77777777" w:rsidR="00DD0F49" w:rsidRPr="00DD0F49" w:rsidRDefault="00DD0F49" w:rsidP="00DD0F49">
            <w:pPr>
              <w:rPr>
                <w:rFonts w:ascii="Comic Sans MS" w:hAnsi="Comic Sans MS"/>
                <w:i/>
                <w:sz w:val="24"/>
              </w:rPr>
            </w:pPr>
            <w:r w:rsidRPr="00DD0F49">
              <w:rPr>
                <w:rFonts w:ascii="Comic Sans MS" w:hAnsi="Comic Sans MS"/>
                <w:i/>
                <w:sz w:val="24"/>
              </w:rPr>
              <w:t>Tuesday – Map</w:t>
            </w:r>
          </w:p>
          <w:p w14:paraId="45189F28" w14:textId="18F8B612" w:rsidR="002B655A" w:rsidRPr="008563B6" w:rsidRDefault="00DD0F49" w:rsidP="00F0498B">
            <w:pPr>
              <w:rPr>
                <w:rFonts w:ascii="Comic Sans MS" w:hAnsi="Comic Sans MS"/>
                <w:i/>
                <w:sz w:val="24"/>
              </w:rPr>
            </w:pPr>
            <w:r w:rsidRPr="00DD0F49">
              <w:rPr>
                <w:rFonts w:ascii="Comic Sans MS" w:hAnsi="Comic Sans MS"/>
                <w:i/>
                <w:sz w:val="24"/>
              </w:rPr>
              <w:t xml:space="preserve">Wednesday – “Are you asleep?” </w:t>
            </w:r>
          </w:p>
        </w:tc>
      </w:tr>
    </w:tbl>
    <w:p w14:paraId="7F12C457" w14:textId="6E9AA1D5" w:rsidR="00E53611" w:rsidRDefault="00E53611" w:rsidP="00E53611"/>
    <w:sectPr w:rsidR="00E5361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E46D9"/>
    <w:rsid w:val="00102EC1"/>
    <w:rsid w:val="00124152"/>
    <w:rsid w:val="001D1250"/>
    <w:rsid w:val="00203690"/>
    <w:rsid w:val="0021646C"/>
    <w:rsid w:val="002A17D3"/>
    <w:rsid w:val="002B655A"/>
    <w:rsid w:val="002F1E90"/>
    <w:rsid w:val="002F6A59"/>
    <w:rsid w:val="003B2D51"/>
    <w:rsid w:val="004A1434"/>
    <w:rsid w:val="004C57E9"/>
    <w:rsid w:val="004D07CB"/>
    <w:rsid w:val="00522ED6"/>
    <w:rsid w:val="00567215"/>
    <w:rsid w:val="005C2573"/>
    <w:rsid w:val="005C3483"/>
    <w:rsid w:val="00601858"/>
    <w:rsid w:val="00604B93"/>
    <w:rsid w:val="006059B3"/>
    <w:rsid w:val="006A536C"/>
    <w:rsid w:val="00824C52"/>
    <w:rsid w:val="008563B6"/>
    <w:rsid w:val="008612CD"/>
    <w:rsid w:val="008815A1"/>
    <w:rsid w:val="008D2BB1"/>
    <w:rsid w:val="00922326"/>
    <w:rsid w:val="009921BF"/>
    <w:rsid w:val="009A3A93"/>
    <w:rsid w:val="009C4F25"/>
    <w:rsid w:val="00B55DB6"/>
    <w:rsid w:val="00B60450"/>
    <w:rsid w:val="00B6181D"/>
    <w:rsid w:val="00B75F07"/>
    <w:rsid w:val="00BD0ED7"/>
    <w:rsid w:val="00C13FE9"/>
    <w:rsid w:val="00C21507"/>
    <w:rsid w:val="00C65CFB"/>
    <w:rsid w:val="00C746F5"/>
    <w:rsid w:val="00CC013C"/>
    <w:rsid w:val="00DD0F49"/>
    <w:rsid w:val="00E53611"/>
    <w:rsid w:val="00EB3E69"/>
    <w:rsid w:val="00F0498B"/>
    <w:rsid w:val="00FE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42B298E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7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kerross.co.uk/craft-ideas/kids/war-bravery-medals/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s://www.lovefood.com/recipes/57260/potato-piglets-recipe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oleObject" Target="embeddings/oleObject1.bin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79sTSq6gQ8M&amp;vl=en" TargetMode="External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https://www.bbcgoodfood.com/recipes/medal-cookies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s://redwhiteblueday.co.uk/wp-content/uploads/2019/01/RWB-2017-Spitfire-Instruction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eachstarter.com/gb/blog/origami-transforming-star-using-sticky-notes-gb/" TargetMode="External"/><Relationship Id="rId14" Type="http://schemas.openxmlformats.org/officeDocument/2006/relationships/hyperlink" Target="https://bletchleypark.org.uk/our-story/why-it-matters/storm-clouds-gather" TargetMode="External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A4E71-959D-40DA-9C75-7AC17FB45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D70CD633</Template>
  <TotalTime>3</TotalTime>
  <Pages>3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SKerr-Delworth</cp:lastModifiedBy>
  <cp:revision>3</cp:revision>
  <dcterms:created xsi:type="dcterms:W3CDTF">2020-04-29T13:42:00Z</dcterms:created>
  <dcterms:modified xsi:type="dcterms:W3CDTF">2020-04-30T10:07:00Z</dcterms:modified>
</cp:coreProperties>
</file>